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A750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002F32" w:rsidRPr="00002F32">
        <w:rPr>
          <w:rFonts w:eastAsia="Arial"/>
          <w:b/>
          <w:kern w:val="3"/>
          <w:sz w:val="24"/>
          <w:szCs w:val="24"/>
          <w:lang w:eastAsia="zh-CN"/>
        </w:rPr>
        <w:t xml:space="preserve">г. Агрыз, ул. </w:t>
      </w:r>
      <w:proofErr w:type="spellStart"/>
      <w:r w:rsidR="00002F32" w:rsidRPr="00002F32">
        <w:rPr>
          <w:rFonts w:eastAsia="Arial"/>
          <w:b/>
          <w:kern w:val="3"/>
          <w:sz w:val="24"/>
          <w:szCs w:val="24"/>
          <w:lang w:eastAsia="zh-CN"/>
        </w:rPr>
        <w:t>Ф.Энгельса</w:t>
      </w:r>
      <w:proofErr w:type="spellEnd"/>
      <w:r w:rsidR="00002F32" w:rsidRPr="00002F32">
        <w:rPr>
          <w:rFonts w:eastAsia="Arial"/>
          <w:b/>
          <w:kern w:val="3"/>
          <w:sz w:val="24"/>
          <w:szCs w:val="24"/>
          <w:lang w:eastAsia="zh-CN"/>
        </w:rPr>
        <w:t>, д. 4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507E3" w:rsidRPr="000507E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002F32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A5189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C5D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02F32" w:rsidRPr="00002F32">
        <w:rPr>
          <w:b/>
          <w:color w:val="000000"/>
          <w:kern w:val="3"/>
          <w:sz w:val="24"/>
          <w:szCs w:val="24"/>
          <w:lang w:eastAsia="zh-CN" w:bidi="hi-IN"/>
        </w:rPr>
        <w:t>4 415 523,84</w:t>
      </w:r>
      <w:r w:rsidR="00E53F7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02F32" w:rsidRPr="00002F32">
        <w:rPr>
          <w:b/>
          <w:bCs/>
          <w:color w:val="000000"/>
          <w:kern w:val="3"/>
          <w:sz w:val="24"/>
          <w:szCs w:val="24"/>
          <w:lang w:eastAsia="zh-CN" w:bidi="hi-IN"/>
        </w:rPr>
        <w:t>186 900,00</w:t>
      </w:r>
      <w:r w:rsidR="00002F3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002F32" w:rsidRPr="00002F32">
        <w:rPr>
          <w:b/>
          <w:color w:val="000000"/>
          <w:kern w:val="3"/>
          <w:sz w:val="24"/>
          <w:szCs w:val="24"/>
          <w:lang w:eastAsia="zh-CN" w:bidi="hi-IN"/>
        </w:rPr>
        <w:t>70 087,68</w:t>
      </w:r>
      <w:r w:rsidR="00002F3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F32"/>
    <w:rsid w:val="0000418C"/>
    <w:rsid w:val="00007B50"/>
    <w:rsid w:val="00020BEB"/>
    <w:rsid w:val="0002413C"/>
    <w:rsid w:val="000254EC"/>
    <w:rsid w:val="000507E3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21EF"/>
    <w:rsid w:val="0024528C"/>
    <w:rsid w:val="00246EAC"/>
    <w:rsid w:val="00263D3B"/>
    <w:rsid w:val="00264EFC"/>
    <w:rsid w:val="002662BA"/>
    <w:rsid w:val="00272879"/>
    <w:rsid w:val="0027463C"/>
    <w:rsid w:val="00274A0F"/>
    <w:rsid w:val="00276F4A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7F03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189F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2816"/>
    <w:rsid w:val="00D7398C"/>
    <w:rsid w:val="00D866DE"/>
    <w:rsid w:val="00D93168"/>
    <w:rsid w:val="00D97D60"/>
    <w:rsid w:val="00DA2921"/>
    <w:rsid w:val="00DA56DA"/>
    <w:rsid w:val="00DB0797"/>
    <w:rsid w:val="00DB18B5"/>
    <w:rsid w:val="00DD38A5"/>
    <w:rsid w:val="00DE4388"/>
    <w:rsid w:val="00DE536A"/>
    <w:rsid w:val="00DF2C2D"/>
    <w:rsid w:val="00E04491"/>
    <w:rsid w:val="00E15DD9"/>
    <w:rsid w:val="00E224A0"/>
    <w:rsid w:val="00E27A27"/>
    <w:rsid w:val="00E329C7"/>
    <w:rsid w:val="00E433A4"/>
    <w:rsid w:val="00E504AE"/>
    <w:rsid w:val="00E53016"/>
    <w:rsid w:val="00E53F70"/>
    <w:rsid w:val="00E66D89"/>
    <w:rsid w:val="00E86CE0"/>
    <w:rsid w:val="00EA0B6C"/>
    <w:rsid w:val="00EA1747"/>
    <w:rsid w:val="00EB3727"/>
    <w:rsid w:val="00EB510D"/>
    <w:rsid w:val="00EC5D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C5483-39E5-478F-8A3A-74E44671B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296</Words>
  <Characters>2207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2499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2024-06-18T12:09:00Z</dcterms:created>
  <dcterms:modified xsi:type="dcterms:W3CDTF">2024-07-01T10:21:00Z</dcterms:modified>
</cp:coreProperties>
</file>